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4EB" w:rsidRPr="003A5AD5" w:rsidRDefault="007654EB" w:rsidP="005B51F2">
      <w:pPr>
        <w:jc w:val="center"/>
        <w:rPr>
          <w:rFonts w:ascii="Times New Roman" w:hAnsi="Times New Roman" w:cs="Times New Roman"/>
          <w:sz w:val="28"/>
        </w:rPr>
      </w:pPr>
      <w:r w:rsidRPr="003A5AD5">
        <w:rPr>
          <w:rFonts w:ascii="Times New Roman" w:hAnsi="Times New Roman" w:cs="Times New Roman"/>
          <w:sz w:val="28"/>
        </w:rPr>
        <w:tab/>
        <w:t xml:space="preserve">                                                                                                             ПРОЄКТ</w:t>
      </w:r>
    </w:p>
    <w:p w:rsidR="007654EB" w:rsidRPr="008D3620" w:rsidRDefault="007654EB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367552" r:id="rId8"/>
        </w:object>
      </w: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654EB" w:rsidRPr="00FD4A72" w:rsidRDefault="007654EB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7654EB" w:rsidRPr="008D3620" w:rsidRDefault="007654EB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7654EB" w:rsidRPr="008D3620" w:rsidRDefault="007654EB" w:rsidP="008D3620">
      <w:pPr>
        <w:widowControl/>
        <w:rPr>
          <w:rFonts w:ascii="Times New Roman" w:hAnsi="Times New Roman" w:cs="Times New Roman"/>
          <w:color w:val="auto"/>
          <w:sz w:val="28"/>
          <w:u w:val="single"/>
          <w:lang w:eastAsia="ru-RU"/>
        </w:rPr>
      </w:pP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 xml:space="preserve">___________________                      </w:t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  <w:t>№____</w:t>
      </w:r>
    </w:p>
    <w:p w:rsidR="007654EB" w:rsidRPr="003A5AD5" w:rsidRDefault="007654EB" w:rsidP="001B7F64">
      <w:pPr>
        <w:spacing w:line="240" w:lineRule="exact"/>
        <w:rPr>
          <w:sz w:val="28"/>
        </w:rPr>
      </w:pPr>
    </w:p>
    <w:p w:rsidR="007654EB" w:rsidRPr="00F42E7E" w:rsidRDefault="007654EB" w:rsidP="008D3620">
      <w:pPr>
        <w:pStyle w:val="NormalWeb"/>
        <w:jc w:val="both"/>
        <w:rPr>
          <w:sz w:val="28"/>
          <w:szCs w:val="28"/>
        </w:rPr>
      </w:pPr>
      <w:r w:rsidRPr="00F42E7E">
        <w:rPr>
          <w:sz w:val="28"/>
          <w:szCs w:val="28"/>
        </w:rPr>
        <w:t>Про внесення змін до рішення районної ради від 11.12.2020 № 4 «Про початок реорганізації Оріхівської районної ради шляхом приєднання до Пологівської районної ради Запорізької області»</w:t>
      </w:r>
    </w:p>
    <w:p w:rsidR="007654EB" w:rsidRPr="003A5AD5" w:rsidRDefault="007654EB" w:rsidP="001B7F64">
      <w:pPr>
        <w:rPr>
          <w:sz w:val="28"/>
        </w:rPr>
      </w:pPr>
    </w:p>
    <w:p w:rsidR="007654EB" w:rsidRPr="003A5AD5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7654EB" w:rsidRPr="003A5AD5" w:rsidRDefault="007654EB" w:rsidP="008D3620">
      <w:pPr>
        <w:pStyle w:val="NormalWeb"/>
        <w:ind w:firstLine="567"/>
        <w:jc w:val="both"/>
        <w:rPr>
          <w:sz w:val="28"/>
          <w:szCs w:val="28"/>
        </w:rPr>
      </w:pP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4 «</w:t>
      </w:r>
      <w:r w:rsidRPr="00680D63">
        <w:rPr>
          <w:sz w:val="28"/>
          <w:szCs w:val="28"/>
        </w:rPr>
        <w:t>Про початок реорганізації Оріхівської районної ради шляхом приєднання до Пологівської рай</w:t>
      </w:r>
      <w:r>
        <w:rPr>
          <w:sz w:val="28"/>
          <w:szCs w:val="28"/>
        </w:rPr>
        <w:t>онної ради Запорізької області», а саме:</w:t>
      </w: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7654EB" w:rsidRPr="00101A6E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 w:rsidRPr="00680D63">
        <w:rPr>
          <w:sz w:val="28"/>
          <w:szCs w:val="28"/>
        </w:rPr>
        <w:t xml:space="preserve">Оріхівської районної ради </w:t>
      </w:r>
      <w:r w:rsidRPr="00101A6E">
        <w:rPr>
          <w:sz w:val="28"/>
          <w:szCs w:val="28"/>
        </w:rPr>
        <w:t xml:space="preserve">у складі: </w:t>
      </w:r>
    </w:p>
    <w:p w:rsidR="007654EB" w:rsidRPr="0021250E" w:rsidRDefault="007654EB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7654EB" w:rsidRDefault="007654EB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7654EB" w:rsidRPr="00680D63" w:rsidRDefault="007654EB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7654EB" w:rsidRPr="00680D63" w:rsidRDefault="007654EB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4) Член комісії: Іванова Ірина Леонідівна (реєстраційний номер облікової картки платника податків _______________) – начальник фінансово-господарського відділу, головний бухгалтер виконавчого апарату Оріхівської районної ради;</w:t>
      </w:r>
    </w:p>
    <w:p w:rsidR="007654EB" w:rsidRPr="00680D63" w:rsidRDefault="007654EB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7654EB" w:rsidRPr="00680D63" w:rsidRDefault="007654EB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7654EB" w:rsidRDefault="007654EB" w:rsidP="0021250E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7) 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7654EB" w:rsidRPr="00B83043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680D63">
        <w:rPr>
          <w:sz w:val="28"/>
          <w:szCs w:val="28"/>
        </w:rPr>
        <w:t>Оріхівської районної ради</w:t>
      </w:r>
      <w:r w:rsidRPr="00B83043">
        <w:rPr>
          <w:sz w:val="28"/>
          <w:szCs w:val="28"/>
        </w:rPr>
        <w:t xml:space="preserve"> згідно з передавальним актом.</w:t>
      </w:r>
      <w:r>
        <w:rPr>
          <w:sz w:val="28"/>
          <w:szCs w:val="28"/>
        </w:rPr>
        <w:t>».</w:t>
      </w: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</w:p>
    <w:p w:rsidR="007654EB" w:rsidRDefault="007654EB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7654EB" w:rsidRDefault="007654EB" w:rsidP="001B7F64">
      <w:pPr>
        <w:pStyle w:val="NormalWeb"/>
        <w:ind w:firstLine="720"/>
        <w:jc w:val="both"/>
        <w:rPr>
          <w:sz w:val="28"/>
          <w:szCs w:val="28"/>
        </w:rPr>
      </w:pPr>
    </w:p>
    <w:p w:rsidR="007654EB" w:rsidRDefault="007654EB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4EB" w:rsidRPr="003A5AD5" w:rsidRDefault="007654EB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54EB" w:rsidRPr="003A5AD5" w:rsidRDefault="007654EB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7654EB" w:rsidRPr="003A5AD5" w:rsidRDefault="007654EB" w:rsidP="001B7F64">
      <w:pPr>
        <w:rPr>
          <w:sz w:val="28"/>
          <w:szCs w:val="28"/>
        </w:rPr>
      </w:pPr>
    </w:p>
    <w:p w:rsidR="007654EB" w:rsidRPr="008D3620" w:rsidRDefault="007654EB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Проєкт рішення підготовлений </w:t>
      </w:r>
    </w:p>
    <w:p w:rsidR="007654EB" w:rsidRPr="008D3620" w:rsidRDefault="007654EB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відділом організаційної роботи</w:t>
      </w:r>
    </w:p>
    <w:p w:rsidR="007654EB" w:rsidRPr="008D3620" w:rsidRDefault="007654EB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виконавчого апарату районної ради</w:t>
      </w:r>
    </w:p>
    <w:p w:rsidR="007654EB" w:rsidRPr="008D3620" w:rsidRDefault="007654EB" w:rsidP="008D3620">
      <w:pPr>
        <w:rPr>
          <w:rFonts w:ascii="Times New Roman" w:hAnsi="Times New Roman" w:cs="Times New Roman"/>
          <w:sz w:val="28"/>
          <w:szCs w:val="28"/>
        </w:rPr>
      </w:pPr>
    </w:p>
    <w:p w:rsidR="007654EB" w:rsidRDefault="007654EB" w:rsidP="0030297C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8D3620">
        <w:rPr>
          <w:rFonts w:ascii="Times New Roman" w:hAnsi="Times New Roman" w:cs="Times New Roman"/>
          <w:sz w:val="28"/>
          <w:szCs w:val="28"/>
        </w:rPr>
        <w:t xml:space="preserve">КУЧЕР </w:t>
      </w:r>
    </w:p>
    <w:p w:rsidR="007654EB" w:rsidRDefault="007654EB" w:rsidP="008D3620">
      <w:pPr>
        <w:rPr>
          <w:rFonts w:ascii="Times New Roman" w:hAnsi="Times New Roman" w:cs="Times New Roman"/>
          <w:sz w:val="28"/>
          <w:szCs w:val="28"/>
        </w:rPr>
      </w:pPr>
    </w:p>
    <w:p w:rsidR="007654EB" w:rsidRDefault="007654EB" w:rsidP="00FF0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Аркуш погодження додається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654EB" w:rsidRPr="00FF0B1D" w:rsidRDefault="007654EB" w:rsidP="00FF0B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1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7654EB" w:rsidRPr="00FF0B1D" w:rsidRDefault="007654EB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до проєкту рішення районної ради</w:t>
      </w:r>
    </w:p>
    <w:p w:rsidR="007654EB" w:rsidRPr="00FF0B1D" w:rsidRDefault="007654EB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«</w:t>
      </w:r>
      <w:r w:rsidRPr="006431CA">
        <w:rPr>
          <w:rFonts w:ascii="Times New Roman" w:hAnsi="Times New Roman" w:cs="Times New Roman"/>
          <w:sz w:val="28"/>
          <w:szCs w:val="28"/>
        </w:rPr>
        <w:t>Про внесення змін до рішення районної ради від 11.12.2020 № 4 «Про початок реорганізації Оріхівської районної ради шляхом приєднання до Пологівської ра</w:t>
      </w:r>
      <w:r>
        <w:rPr>
          <w:rFonts w:ascii="Times New Roman" w:hAnsi="Times New Roman" w:cs="Times New Roman"/>
          <w:sz w:val="28"/>
          <w:szCs w:val="28"/>
        </w:rPr>
        <w:t>йонної ради Запорізької області</w:t>
      </w:r>
      <w:bookmarkStart w:id="0" w:name="_GoBack"/>
      <w:bookmarkEnd w:id="0"/>
      <w:r w:rsidRPr="00FF0B1D">
        <w:rPr>
          <w:rFonts w:ascii="Times New Roman" w:hAnsi="Times New Roman" w:cs="Times New Roman"/>
          <w:sz w:val="28"/>
          <w:szCs w:val="28"/>
        </w:rPr>
        <w:t>»</w:t>
      </w:r>
    </w:p>
    <w:p w:rsidR="007654EB" w:rsidRPr="00FF0B1D" w:rsidRDefault="007654EB" w:rsidP="00FF0B1D">
      <w:pPr>
        <w:rPr>
          <w:rFonts w:ascii="Times New Roman" w:hAnsi="Times New Roman" w:cs="Times New Roman"/>
          <w:sz w:val="28"/>
          <w:szCs w:val="28"/>
        </w:rPr>
      </w:pPr>
    </w:p>
    <w:p w:rsidR="007654EB" w:rsidRDefault="007654EB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ab/>
      </w:r>
      <w:r w:rsidRPr="00042449">
        <w:rPr>
          <w:rFonts w:ascii="Times New Roman" w:hAnsi="Times New Roman" w:cs="Times New Roman"/>
          <w:sz w:val="28"/>
          <w:szCs w:val="28"/>
        </w:rPr>
        <w:t xml:space="preserve">У зв’язку з кадровими змінами, які відбулися у виконавчому </w:t>
      </w:r>
      <w:r>
        <w:rPr>
          <w:rFonts w:ascii="Times New Roman" w:hAnsi="Times New Roman" w:cs="Times New Roman"/>
          <w:sz w:val="28"/>
          <w:szCs w:val="28"/>
        </w:rPr>
        <w:t>апараті</w:t>
      </w:r>
      <w:r w:rsidRPr="00042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Пологівської районної</w:t>
      </w:r>
      <w:r w:rsidRPr="00042449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Запорізької області </w:t>
      </w:r>
      <w:r w:rsidRPr="00042449">
        <w:rPr>
          <w:rFonts w:ascii="Times New Roman" w:hAnsi="Times New Roman" w:cs="Times New Roman"/>
          <w:sz w:val="28"/>
          <w:szCs w:val="28"/>
        </w:rPr>
        <w:t xml:space="preserve">пропонується </w:t>
      </w:r>
      <w:r w:rsidRPr="00FF0B1D">
        <w:rPr>
          <w:rFonts w:ascii="Times New Roman" w:hAnsi="Times New Roman" w:cs="Times New Roman"/>
          <w:sz w:val="28"/>
          <w:szCs w:val="28"/>
        </w:rPr>
        <w:t xml:space="preserve">затвердити оновлений склад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C80A2C">
        <w:rPr>
          <w:rFonts w:ascii="Times New Roman" w:hAnsi="Times New Roman" w:cs="Times New Roman"/>
          <w:sz w:val="28"/>
          <w:szCs w:val="28"/>
        </w:rPr>
        <w:t>Оріхівської районної ради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4EB" w:rsidRDefault="007654EB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Прийняття проє</w:t>
      </w:r>
      <w:r w:rsidRPr="00FF0B1D">
        <w:rPr>
          <w:rFonts w:ascii="Times New Roman" w:hAnsi="Times New Roman" w:cs="Times New Roman"/>
          <w:sz w:val="28"/>
          <w:szCs w:val="28"/>
        </w:rPr>
        <w:t xml:space="preserve">кту рішення дозволить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C80A2C">
        <w:rPr>
          <w:rFonts w:ascii="Times New Roman" w:hAnsi="Times New Roman" w:cs="Times New Roman"/>
          <w:sz w:val="28"/>
          <w:szCs w:val="28"/>
        </w:rPr>
        <w:t xml:space="preserve">Оріхівської районної ради </w:t>
      </w:r>
      <w:r>
        <w:rPr>
          <w:rFonts w:ascii="Times New Roman" w:hAnsi="Times New Roman" w:cs="Times New Roman"/>
          <w:sz w:val="28"/>
          <w:szCs w:val="28"/>
        </w:rPr>
        <w:t xml:space="preserve">продовжити </w:t>
      </w:r>
      <w:r w:rsidRPr="001E45A5">
        <w:rPr>
          <w:rFonts w:ascii="Times New Roman" w:hAnsi="Times New Roman" w:cs="Times New Roman"/>
          <w:sz w:val="28"/>
          <w:szCs w:val="28"/>
        </w:rPr>
        <w:t xml:space="preserve">роботу щодо реорганізації </w:t>
      </w:r>
      <w:r w:rsidRPr="00C80A2C">
        <w:rPr>
          <w:rFonts w:ascii="Times New Roman" w:hAnsi="Times New Roman" w:cs="Times New Roman"/>
          <w:sz w:val="28"/>
          <w:szCs w:val="28"/>
        </w:rPr>
        <w:t>Оріхівської районної ради</w:t>
      </w:r>
      <w:r w:rsidRPr="0021250E">
        <w:rPr>
          <w:rFonts w:ascii="Times New Roman" w:hAnsi="Times New Roman" w:cs="Times New Roman"/>
          <w:sz w:val="28"/>
          <w:szCs w:val="28"/>
        </w:rPr>
        <w:t xml:space="preserve"> </w:t>
      </w:r>
      <w:r w:rsidRPr="001E45A5">
        <w:rPr>
          <w:rFonts w:ascii="Times New Roman" w:hAnsi="Times New Roman" w:cs="Times New Roman"/>
          <w:sz w:val="28"/>
          <w:szCs w:val="28"/>
        </w:rPr>
        <w:t>шляхом приєднання до Пологівської районної ради Запорізької області.</w:t>
      </w:r>
    </w:p>
    <w:p w:rsidR="007654EB" w:rsidRDefault="007654EB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4EB" w:rsidRDefault="007654EB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4EB" w:rsidRDefault="007654EB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4EB" w:rsidRPr="00DE73C3" w:rsidRDefault="007654EB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Головний спеціаліст відділу </w:t>
      </w:r>
    </w:p>
    <w:p w:rsidR="007654EB" w:rsidRPr="00DE73C3" w:rsidRDefault="007654EB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організаційної роботи виконавчого </w:t>
      </w:r>
    </w:p>
    <w:p w:rsidR="007654EB" w:rsidRPr="003A5AD5" w:rsidRDefault="007654EB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арату районної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DE73C3">
        <w:rPr>
          <w:rFonts w:ascii="Times New Roman" w:hAnsi="Times New Roman" w:cs="Times New Roman"/>
          <w:sz w:val="28"/>
          <w:szCs w:val="28"/>
        </w:rPr>
        <w:t>КУЧЕР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54EB" w:rsidRPr="003A5AD5" w:rsidRDefault="007654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654EB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4EB" w:rsidRDefault="007654EB">
      <w:r>
        <w:separator/>
      </w:r>
    </w:p>
  </w:endnote>
  <w:endnote w:type="continuationSeparator" w:id="0">
    <w:p w:rsidR="007654EB" w:rsidRDefault="00765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4EB" w:rsidRDefault="007654EB">
      <w:r>
        <w:separator/>
      </w:r>
    </w:p>
  </w:footnote>
  <w:footnote w:type="continuationSeparator" w:id="0">
    <w:p w:rsidR="007654EB" w:rsidRDefault="007654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4EB" w:rsidRPr="0030297C" w:rsidRDefault="007654EB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A02866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7654EB" w:rsidRDefault="007654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D3F88"/>
    <w:rsid w:val="000D4A65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B441F"/>
    <w:rsid w:val="002B7060"/>
    <w:rsid w:val="002B7CB0"/>
    <w:rsid w:val="002C63B1"/>
    <w:rsid w:val="002D35B1"/>
    <w:rsid w:val="002D73F0"/>
    <w:rsid w:val="002E2109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800F1"/>
    <w:rsid w:val="003831AC"/>
    <w:rsid w:val="00383CCD"/>
    <w:rsid w:val="003A424F"/>
    <w:rsid w:val="003A5AD5"/>
    <w:rsid w:val="003B36B9"/>
    <w:rsid w:val="003B5493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503BE8"/>
    <w:rsid w:val="00542E9E"/>
    <w:rsid w:val="00556BE5"/>
    <w:rsid w:val="00597B9B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31CA"/>
    <w:rsid w:val="00644CC0"/>
    <w:rsid w:val="006539FC"/>
    <w:rsid w:val="00660F04"/>
    <w:rsid w:val="00666763"/>
    <w:rsid w:val="00680D63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54EB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02866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205A2"/>
    <w:rsid w:val="00B35FA4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34876"/>
    <w:rsid w:val="00C349EF"/>
    <w:rsid w:val="00C36B8C"/>
    <w:rsid w:val="00C432FD"/>
    <w:rsid w:val="00C4799A"/>
    <w:rsid w:val="00C60E71"/>
    <w:rsid w:val="00C671C5"/>
    <w:rsid w:val="00C7048B"/>
    <w:rsid w:val="00C768F4"/>
    <w:rsid w:val="00C80A2C"/>
    <w:rsid w:val="00C97729"/>
    <w:rsid w:val="00CA5AEC"/>
    <w:rsid w:val="00CD243D"/>
    <w:rsid w:val="00CD5804"/>
    <w:rsid w:val="00CF0246"/>
    <w:rsid w:val="00CF0329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1586"/>
    <w:rsid w:val="00D6367F"/>
    <w:rsid w:val="00D665E8"/>
    <w:rsid w:val="00D66BF0"/>
    <w:rsid w:val="00D7726C"/>
    <w:rsid w:val="00D80DA8"/>
    <w:rsid w:val="00D82C21"/>
    <w:rsid w:val="00D926FC"/>
    <w:rsid w:val="00DA4CD2"/>
    <w:rsid w:val="00DB6EBA"/>
    <w:rsid w:val="00DD1C8E"/>
    <w:rsid w:val="00DE010E"/>
    <w:rsid w:val="00DE73C3"/>
    <w:rsid w:val="00DF17DC"/>
    <w:rsid w:val="00DF63DF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2E7E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2725</Words>
  <Characters>1554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2021-01-18T06:54:00Z</cp:lastPrinted>
  <dcterms:created xsi:type="dcterms:W3CDTF">2021-02-04T14:28:00Z</dcterms:created>
  <dcterms:modified xsi:type="dcterms:W3CDTF">2021-02-09T07:19:00Z</dcterms:modified>
</cp:coreProperties>
</file>